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F5D87" w14:textId="6E74D8F7" w:rsidR="002E5B6A" w:rsidRDefault="00A40843" w:rsidP="002D557D">
      <w:pPr>
        <w:pStyle w:val="Heading1"/>
        <w:rPr>
          <w:rFonts w:cs="Arial"/>
        </w:rPr>
      </w:pPr>
      <w:r>
        <w:rPr>
          <w:rFonts w:cs="Arial"/>
        </w:rPr>
        <w:t>5</w:t>
      </w:r>
      <w:r w:rsidR="00254FA1">
        <w:rPr>
          <w:rFonts w:cs="Arial"/>
        </w:rPr>
        <w:t>.3</w:t>
      </w:r>
      <w:r w:rsidR="00616763" w:rsidRPr="00AA78CB">
        <w:rPr>
          <w:rFonts w:cs="Arial"/>
        </w:rPr>
        <w:t xml:space="preserve"> </w:t>
      </w:r>
      <w:r w:rsidR="007353EB">
        <w:rPr>
          <w:rFonts w:cs="Arial"/>
        </w:rPr>
        <w:t xml:space="preserve">Grading the </w:t>
      </w:r>
      <w:r w:rsidR="00CB35C4" w:rsidRPr="00AA78CB">
        <w:rPr>
          <w:rFonts w:cs="Arial"/>
        </w:rPr>
        <w:t>Explanation</w:t>
      </w:r>
      <w:r w:rsidR="001E4E4A" w:rsidRPr="00AA78CB">
        <w:rPr>
          <w:rFonts w:cs="Arial"/>
        </w:rPr>
        <w:t>s Tool</w:t>
      </w:r>
      <w:r w:rsidR="00CB35C4" w:rsidRPr="00AA78CB">
        <w:rPr>
          <w:rFonts w:cs="Arial"/>
        </w:rPr>
        <w:t xml:space="preserve">: </w:t>
      </w:r>
      <w:r w:rsidR="00C36E22" w:rsidRPr="00AA78CB">
        <w:rPr>
          <w:rFonts w:cs="Arial"/>
        </w:rPr>
        <w:t xml:space="preserve">How does a </w:t>
      </w:r>
      <w:r w:rsidR="008F0596" w:rsidRPr="00AA78CB">
        <w:rPr>
          <w:rFonts w:cs="Arial"/>
        </w:rPr>
        <w:t>cell in</w:t>
      </w:r>
      <w:r w:rsidR="00C36E22" w:rsidRPr="00AA78CB">
        <w:rPr>
          <w:rFonts w:cs="Arial"/>
        </w:rPr>
        <w:t xml:space="preserve"> </w:t>
      </w:r>
      <w:r w:rsidR="004F5A4E" w:rsidRPr="00AA78CB">
        <w:rPr>
          <w:rFonts w:cs="Arial"/>
        </w:rPr>
        <w:t xml:space="preserve">the root of a </w:t>
      </w:r>
      <w:r w:rsidR="00C657EC" w:rsidRPr="00AA78CB">
        <w:rPr>
          <w:rFonts w:cs="Arial"/>
        </w:rPr>
        <w:t>potato</w:t>
      </w:r>
      <w:r w:rsidR="004F5A4E" w:rsidRPr="00AA78CB">
        <w:rPr>
          <w:rFonts w:cs="Arial"/>
        </w:rPr>
        <w:t xml:space="preserve"> plant </w:t>
      </w:r>
      <w:r w:rsidR="008F0596" w:rsidRPr="00AA78CB">
        <w:rPr>
          <w:rFonts w:cs="Arial"/>
        </w:rPr>
        <w:t>use food to grow and divide</w:t>
      </w:r>
      <w:r w:rsidR="00CB35C4" w:rsidRPr="00AA78CB">
        <w:rPr>
          <w:rFonts w:cs="Arial"/>
        </w:rPr>
        <w:t>?</w:t>
      </w:r>
    </w:p>
    <w:p w14:paraId="18464826" w14:textId="77777777" w:rsidR="00532350" w:rsidRDefault="00532350" w:rsidP="00532350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worksheet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 There are also comments about</w:t>
      </w:r>
      <w:r>
        <w:rPr>
          <w:rFonts w:cs="Arial"/>
          <w:i/>
          <w:color w:val="0000FF"/>
          <w:szCs w:val="22"/>
        </w:rPr>
        <w:t xml:space="preserve"> common Level 2 and Level 3</w:t>
      </w:r>
      <w:r w:rsidRPr="00D62E88">
        <w:rPr>
          <w:rFonts w:cs="Arial"/>
          <w:i/>
          <w:color w:val="0000FF"/>
          <w:szCs w:val="22"/>
        </w:rPr>
        <w:t xml:space="preserve"> responses </w:t>
      </w:r>
      <w:r>
        <w:rPr>
          <w:rFonts w:cs="Arial"/>
          <w:i/>
          <w:color w:val="0000FF"/>
          <w:szCs w:val="22"/>
        </w:rPr>
        <w:t>to help you with grading and making decisions about what to emphasize in future lessons.</w:t>
      </w:r>
    </w:p>
    <w:p w14:paraId="3E58AC2D" w14:textId="28E4FAB7" w:rsidR="00532350" w:rsidRDefault="00532350" w:rsidP="00532350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 xml:space="preserve">y correct answers. There are 14 </w:t>
      </w:r>
      <w:r w:rsidRPr="009F27C6">
        <w:rPr>
          <w:rFonts w:eastAsia="Calibri" w:cs="Arial"/>
          <w:i/>
          <w:color w:val="FF0000"/>
          <w:szCs w:val="22"/>
        </w:rPr>
        <w:t>points total on this worksheet.</w:t>
      </w:r>
    </w:p>
    <w:p w14:paraId="6148D750" w14:textId="77777777" w:rsidR="00FA57AB" w:rsidRDefault="00FA57AB" w:rsidP="00FA57AB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Explanations Tool:</w:t>
      </w:r>
    </w:p>
    <w:p w14:paraId="4278FE31" w14:textId="77777777" w:rsidR="00FA57AB" w:rsidRDefault="00FA57AB" w:rsidP="00FA57AB">
      <w:pPr>
        <w:pStyle w:val="ListParagraph"/>
        <w:numPr>
          <w:ilvl w:val="0"/>
          <w:numId w:val="37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Evidence-Based Arguments Tools.</w:t>
      </w:r>
    </w:p>
    <w:p w14:paraId="36BC7E62" w14:textId="77777777" w:rsidR="00FA57AB" w:rsidRDefault="00FA57AB" w:rsidP="00FA57AB">
      <w:pPr>
        <w:pStyle w:val="ListParagraph"/>
        <w:numPr>
          <w:ilvl w:val="0"/>
          <w:numId w:val="37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Explanations Tool individually</w:t>
      </w:r>
      <w:r w:rsidRPr="00BB007C">
        <w:rPr>
          <w:rFonts w:eastAsia="Calibri"/>
          <w:i/>
          <w:color w:val="0000FF"/>
        </w:rPr>
        <w:t>.</w:t>
      </w:r>
    </w:p>
    <w:p w14:paraId="7849549C" w14:textId="77777777" w:rsidR="00FA57AB" w:rsidRDefault="00FA57AB" w:rsidP="00FA57AB">
      <w:pPr>
        <w:pStyle w:val="ListParagraph"/>
        <w:numPr>
          <w:ilvl w:val="0"/>
          <w:numId w:val="37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their explanations.</w:t>
      </w:r>
    </w:p>
    <w:p w14:paraId="7E4142B1" w14:textId="324B3A47" w:rsidR="00F44F23" w:rsidRPr="00F44F23" w:rsidRDefault="00F407A7" w:rsidP="00F44F23">
      <w:pPr>
        <w:pStyle w:val="ListParagraph"/>
        <w:numPr>
          <w:ilvl w:val="0"/>
          <w:numId w:val="37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Consensus-seeking discussion accompanied by public writing: Scaffold writing a successful explanation for each individual student. Class discussions focus on coming to consensus around a coherent explanation. Refer to the Three Questions Explanations C</w:t>
      </w:r>
      <w:r w:rsidRPr="00A8346A">
        <w:rPr>
          <w:rFonts w:eastAsia="Calibri"/>
          <w:i/>
          <w:color w:val="0000FF"/>
        </w:rPr>
        <w:t>hecklist</w:t>
      </w:r>
      <w:r w:rsidRPr="001E3F61">
        <w:rPr>
          <w:rFonts w:eastAsia="Calibri"/>
          <w:i/>
          <w:color w:val="0000FF"/>
        </w:rPr>
        <w:t xml:space="preserve"> on the second page of the Three Questions Handout during this discussion</w:t>
      </w:r>
      <w:r>
        <w:rPr>
          <w:rFonts w:eastAsia="Calibri"/>
          <w:i/>
          <w:color w:val="0000FF"/>
        </w:rPr>
        <w:t xml:space="preserve">. </w:t>
      </w:r>
      <w:r w:rsidR="00FA57AB">
        <w:rPr>
          <w:rFonts w:eastAsia="Calibri"/>
          <w:i/>
          <w:color w:val="0000FF"/>
        </w:rPr>
        <w:t xml:space="preserve">We recommend that students </w:t>
      </w:r>
      <w:r>
        <w:rPr>
          <w:rFonts w:eastAsia="Calibri"/>
          <w:i/>
          <w:color w:val="0000FF"/>
        </w:rPr>
        <w:t xml:space="preserve">record class </w:t>
      </w:r>
      <w:r w:rsidR="00FA57AB">
        <w:rPr>
          <w:rFonts w:eastAsia="Calibri"/>
          <w:i/>
          <w:color w:val="0000FF"/>
        </w:rPr>
        <w:t>ideas in a different colored pen/pencil</w:t>
      </w:r>
      <w:r w:rsidR="00FA57AB">
        <w:rPr>
          <w:i/>
          <w:color w:val="0432FF"/>
        </w:rPr>
        <w:t>.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1721"/>
        <w:gridCol w:w="4687"/>
        <w:gridCol w:w="1005"/>
        <w:gridCol w:w="3585"/>
      </w:tblGrid>
      <w:tr w:rsidR="00CB35C4" w:rsidRPr="00AA78CB" w14:paraId="3EC1CB32" w14:textId="77777777" w:rsidTr="00162587">
        <w:tc>
          <w:tcPr>
            <w:tcW w:w="10998" w:type="dxa"/>
            <w:gridSpan w:val="4"/>
            <w:tcBorders>
              <w:bottom w:val="nil"/>
            </w:tcBorders>
          </w:tcPr>
          <w:p w14:paraId="3903A3F9" w14:textId="77777777" w:rsidR="00CB35C4" w:rsidRPr="00AA78CB" w:rsidRDefault="00AA78CB" w:rsidP="00707680">
            <w:pPr>
              <w:pStyle w:val="standard"/>
              <w:spacing w:before="60"/>
              <w:ind w:firstLine="0"/>
              <w:jc w:val="center"/>
              <w:rPr>
                <w:rFonts w:cs="Arial"/>
                <w:b/>
                <w:sz w:val="20"/>
              </w:rPr>
            </w:pPr>
            <w:r w:rsidRPr="00AA78CB">
              <w:rPr>
                <w:rFonts w:cs="Arial"/>
                <w:b/>
                <w:noProof/>
                <w:sz w:val="20"/>
              </w:rPr>
              <w:drawing>
                <wp:anchor distT="0" distB="0" distL="114300" distR="114300" simplePos="0" relativeHeight="251705344" behindDoc="0" locked="0" layoutInCell="1" allowOverlap="1" wp14:anchorId="7B4C04AC" wp14:editId="5FDFC84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118110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78CB">
              <w:rPr>
                <w:rFonts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02247B2" wp14:editId="2713A9F5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257175</wp:posOffset>
                      </wp:positionV>
                      <wp:extent cx="1073150" cy="934085"/>
                      <wp:effectExtent l="0" t="0" r="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C6DFBC" w14:textId="77777777" w:rsidR="0069601A" w:rsidRPr="00102458" w:rsidRDefault="0069601A" w:rsidP="00AA78CB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2247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0.8pt;margin-top:20.25pt;width:84.5pt;height:73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" filled="f" stroked="f">
                      <v:textbox>
                        <w:txbxContent>
                          <w:p w14:paraId="69C6DFBC" w14:textId="77777777" w:rsidR="0069601A" w:rsidRPr="00102458" w:rsidRDefault="0069601A" w:rsidP="00AA78CB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65FF46" w14:textId="77777777" w:rsidR="00AA78CB" w:rsidRPr="00AA78CB" w:rsidRDefault="00AA78CB" w:rsidP="00707680">
            <w:pPr>
              <w:pStyle w:val="standard"/>
              <w:spacing w:before="60"/>
              <w:ind w:firstLine="0"/>
              <w:jc w:val="center"/>
              <w:rPr>
                <w:rFonts w:cs="Arial"/>
                <w:b/>
                <w:sz w:val="20"/>
              </w:rPr>
            </w:pPr>
          </w:p>
          <w:p w14:paraId="03F3E5C1" w14:textId="5BB66C4F" w:rsidR="00AA78CB" w:rsidRPr="00AA78CB" w:rsidRDefault="00AA78CB" w:rsidP="00532350">
            <w:pPr>
              <w:pStyle w:val="standard"/>
              <w:spacing w:before="60"/>
              <w:ind w:firstLine="0"/>
              <w:rPr>
                <w:rFonts w:cs="Arial"/>
                <w:b/>
                <w:sz w:val="20"/>
              </w:rPr>
            </w:pPr>
          </w:p>
        </w:tc>
      </w:tr>
      <w:tr w:rsidR="00CB35C4" w:rsidRPr="00AA78CB" w14:paraId="2D9D1486" w14:textId="77777777" w:rsidTr="002D557D">
        <w:trPr>
          <w:trHeight w:val="2439"/>
        </w:trPr>
        <w:tc>
          <w:tcPr>
            <w:tcW w:w="6408" w:type="dxa"/>
            <w:gridSpan w:val="2"/>
            <w:tcBorders>
              <w:top w:val="nil"/>
              <w:bottom w:val="dashed" w:sz="12" w:space="0" w:color="auto"/>
              <w:right w:val="nil"/>
            </w:tcBorders>
          </w:tcPr>
          <w:p w14:paraId="42DC064E" w14:textId="616F71CB" w:rsidR="00CB35C4" w:rsidRPr="00AA78CB" w:rsidRDefault="003A0A04" w:rsidP="00777EF6">
            <w:pPr>
              <w:pStyle w:val="standard"/>
              <w:ind w:right="344" w:firstLine="0"/>
              <w:rPr>
                <w:rFonts w:cs="Arial"/>
                <w:sz w:val="20"/>
              </w:rPr>
            </w:pPr>
            <w:r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704320" behindDoc="0" locked="0" layoutInCell="1" allowOverlap="1" wp14:anchorId="7E691348" wp14:editId="0B6D54E9">
                  <wp:simplePos x="0" y="0"/>
                  <wp:positionH relativeFrom="column">
                    <wp:posOffset>1080135</wp:posOffset>
                  </wp:positionH>
                  <wp:positionV relativeFrom="paragraph">
                    <wp:posOffset>39370</wp:posOffset>
                  </wp:positionV>
                  <wp:extent cx="2870200" cy="26162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6-08-29 at 12.18.47 PM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200" cy="261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EAB7F4" w14:textId="14A668D0" w:rsidR="00CB35C4" w:rsidRPr="00AA78CB" w:rsidRDefault="00CB35C4" w:rsidP="00777EF6">
            <w:pPr>
              <w:pStyle w:val="standard"/>
              <w:ind w:right="344" w:firstLine="0"/>
              <w:rPr>
                <w:rFonts w:cs="Arial"/>
                <w:sz w:val="20"/>
              </w:rPr>
            </w:pPr>
          </w:p>
          <w:p w14:paraId="009FC869" w14:textId="5DECD335" w:rsidR="00CB35C4" w:rsidRPr="00AA78CB" w:rsidRDefault="00CB35C4" w:rsidP="00777EF6">
            <w:pPr>
              <w:pStyle w:val="standard"/>
              <w:ind w:right="344" w:firstLine="0"/>
              <w:rPr>
                <w:rFonts w:cs="Arial"/>
                <w:sz w:val="20"/>
              </w:rPr>
            </w:pPr>
          </w:p>
          <w:p w14:paraId="0CD8238A" w14:textId="77777777" w:rsidR="00DA0879" w:rsidRPr="00AA78CB" w:rsidRDefault="00DA0879" w:rsidP="00777EF6">
            <w:pPr>
              <w:pStyle w:val="standard"/>
              <w:ind w:right="344" w:firstLine="0"/>
              <w:rPr>
                <w:rFonts w:cs="Arial"/>
                <w:sz w:val="20"/>
              </w:rPr>
            </w:pPr>
          </w:p>
          <w:p w14:paraId="6D0D831B" w14:textId="08DBDD24" w:rsidR="00707680" w:rsidRPr="002D557D" w:rsidRDefault="00707680" w:rsidP="002D557D">
            <w:pPr>
              <w:tabs>
                <w:tab w:val="left" w:pos="1245"/>
              </w:tabs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dashed" w:sz="12" w:space="0" w:color="auto"/>
            </w:tcBorders>
          </w:tcPr>
          <w:p w14:paraId="4A6F4DE1" w14:textId="1644A409" w:rsidR="002D557D" w:rsidRPr="00404114" w:rsidRDefault="002D557D" w:rsidP="002D557D">
            <w:pPr>
              <w:pStyle w:val="List1"/>
              <w:spacing w:after="0"/>
              <w:ind w:left="0" w:firstLine="0"/>
              <w:rPr>
                <w:b/>
                <w:sz w:val="20"/>
              </w:rPr>
            </w:pPr>
            <w:r w:rsidRPr="00D34280">
              <w:rPr>
                <w:b/>
                <w:sz w:val="20"/>
              </w:rPr>
              <w:t>Draw and label</w:t>
            </w:r>
            <w:r w:rsidRPr="0039040C">
              <w:rPr>
                <w:sz w:val="20"/>
              </w:rPr>
              <w:t xml:space="preserve"> </w:t>
            </w:r>
            <w:r w:rsidRPr="00D34280">
              <w:rPr>
                <w:sz w:val="20"/>
              </w:rPr>
              <w:t>arrows</w:t>
            </w:r>
            <w:r w:rsidRPr="0039040C">
              <w:rPr>
                <w:sz w:val="20"/>
              </w:rPr>
              <w:t xml:space="preserve"> t</w:t>
            </w:r>
            <w:r>
              <w:rPr>
                <w:sz w:val="20"/>
              </w:rPr>
              <w:t>hat</w:t>
            </w:r>
            <w:r w:rsidRPr="0039040C">
              <w:rPr>
                <w:sz w:val="20"/>
              </w:rPr>
              <w:t xml:space="preserve"> show molecules </w:t>
            </w:r>
            <w:r>
              <w:rPr>
                <w:sz w:val="20"/>
              </w:rPr>
              <w:t>moving into and being used into the root cell.</w:t>
            </w:r>
          </w:p>
          <w:p w14:paraId="2B0B91C6" w14:textId="0A0770EF" w:rsidR="002D557D" w:rsidRDefault="002D557D" w:rsidP="002D557D">
            <w:pPr>
              <w:pStyle w:val="List1"/>
              <w:numPr>
                <w:ilvl w:val="0"/>
                <w:numId w:val="27"/>
              </w:numPr>
              <w:spacing w:after="0"/>
              <w:rPr>
                <w:color w:val="000000" w:themeColor="text1"/>
                <w:sz w:val="20"/>
              </w:rPr>
            </w:pPr>
            <w:r w:rsidRPr="00404114">
              <w:rPr>
                <w:color w:val="000000" w:themeColor="text1"/>
                <w:sz w:val="20"/>
              </w:rPr>
              <w:t>Show and label molecules with carbon atoms</w:t>
            </w:r>
            <w:r>
              <w:rPr>
                <w:color w:val="000000" w:themeColor="text1"/>
                <w:sz w:val="20"/>
              </w:rPr>
              <w:t xml:space="preserve"> m</w:t>
            </w:r>
            <w:r w:rsidRPr="00404114">
              <w:rPr>
                <w:color w:val="000000" w:themeColor="text1"/>
                <w:sz w:val="20"/>
              </w:rPr>
              <w:t xml:space="preserve">oving </w:t>
            </w:r>
            <w:r>
              <w:rPr>
                <w:color w:val="000000" w:themeColor="text1"/>
                <w:sz w:val="20"/>
              </w:rPr>
              <w:t>in</w:t>
            </w:r>
            <w:r w:rsidRPr="00404114">
              <w:rPr>
                <w:color w:val="000000" w:themeColor="text1"/>
                <w:sz w:val="20"/>
              </w:rPr>
              <w:t xml:space="preserve">to </w:t>
            </w:r>
            <w:r>
              <w:rPr>
                <w:color w:val="000000" w:themeColor="text1"/>
                <w:sz w:val="20"/>
              </w:rPr>
              <w:t>the root cell</w:t>
            </w:r>
          </w:p>
          <w:p w14:paraId="180F14D5" w14:textId="77777777" w:rsidR="0069601A" w:rsidRDefault="002D557D" w:rsidP="002D557D">
            <w:pPr>
              <w:pStyle w:val="List1"/>
              <w:numPr>
                <w:ilvl w:val="0"/>
                <w:numId w:val="27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Label the molecules that stay in the root cell</w:t>
            </w:r>
          </w:p>
          <w:p w14:paraId="65244889" w14:textId="77777777" w:rsidR="00532350" w:rsidRDefault="00532350" w:rsidP="00532350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9E4382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</w:t>
            </w:r>
          </w:p>
          <w:p w14:paraId="3BFFA63B" w14:textId="3E9CC0B0" w:rsidR="00532350" w:rsidRDefault="00532350" w:rsidP="00532350">
            <w:pPr>
              <w:pStyle w:val="standard"/>
              <w:numPr>
                <w:ilvl w:val="0"/>
                <w:numId w:val="35"/>
              </w:numPr>
              <w:ind w:right="344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A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n arrow showing small organic molecules or monomers going into the 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root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 cell </w:t>
            </w:r>
          </w:p>
          <w:p w14:paraId="1E98F37C" w14:textId="6CC1A3D3" w:rsidR="00532350" w:rsidRDefault="00532350" w:rsidP="00532350">
            <w:pPr>
              <w:pStyle w:val="standard"/>
              <w:numPr>
                <w:ilvl w:val="0"/>
                <w:numId w:val="35"/>
              </w:numPr>
              <w:ind w:right="344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An arrow showing soil minerals going into the root cell</w:t>
            </w:r>
          </w:p>
          <w:p w14:paraId="599905F1" w14:textId="10484388" w:rsidR="00532350" w:rsidRPr="005D482B" w:rsidRDefault="00532350" w:rsidP="00532350">
            <w:pPr>
              <w:pStyle w:val="standard"/>
              <w:numPr>
                <w:ilvl w:val="0"/>
                <w:numId w:val="35"/>
              </w:numPr>
              <w:ind w:right="344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A 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label showing 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large organic molecules (or polymers) staying in the 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root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 cell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.</w:t>
            </w:r>
          </w:p>
          <w:p w14:paraId="0E37BD4A" w14:textId="6C955FE8" w:rsidR="002D557D" w:rsidRDefault="00532350" w:rsidP="00532350">
            <w:pPr>
              <w:pStyle w:val="List1"/>
              <w:spacing w:after="0"/>
              <w:ind w:left="720" w:firstLine="0"/>
              <w:rPr>
                <w:color w:val="000000" w:themeColor="text1"/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each correct arrow/molecule. 3 points total.</w:t>
            </w:r>
          </w:p>
          <w:p w14:paraId="17979789" w14:textId="2BC7F199" w:rsidR="002D557D" w:rsidRPr="002D557D" w:rsidRDefault="002D557D" w:rsidP="002D557D">
            <w:pPr>
              <w:pStyle w:val="List1"/>
              <w:spacing w:after="0"/>
              <w:ind w:left="720" w:firstLine="0"/>
              <w:rPr>
                <w:color w:val="000000" w:themeColor="text1"/>
                <w:sz w:val="20"/>
              </w:rPr>
            </w:pPr>
          </w:p>
        </w:tc>
      </w:tr>
      <w:tr w:rsidR="00AA78CB" w:rsidRPr="0039040C" w14:paraId="5B734C4A" w14:textId="77777777" w:rsidTr="00162587">
        <w:tc>
          <w:tcPr>
            <w:tcW w:w="1721" w:type="dxa"/>
            <w:tcBorders>
              <w:top w:val="dashed" w:sz="12" w:space="0" w:color="auto"/>
              <w:bottom w:val="nil"/>
              <w:right w:val="nil"/>
            </w:tcBorders>
          </w:tcPr>
          <w:p w14:paraId="74269012" w14:textId="28AAC236" w:rsidR="00AA78CB" w:rsidRDefault="00AA78CB" w:rsidP="0069601A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77" w:type="dxa"/>
            <w:gridSpan w:val="3"/>
            <w:tcBorders>
              <w:top w:val="dashed" w:sz="12" w:space="0" w:color="auto"/>
              <w:left w:val="nil"/>
              <w:bottom w:val="nil"/>
            </w:tcBorders>
          </w:tcPr>
          <w:p w14:paraId="793AB7FE" w14:textId="07E4E920" w:rsidR="00532350" w:rsidRPr="00195368" w:rsidRDefault="00AA78CB" w:rsidP="00532350">
            <w:pPr>
              <w:widowControl w:val="0"/>
              <w:autoSpaceDE w:val="0"/>
              <w:autoSpaceDN w:val="0"/>
              <w:adjustRightInd w:val="0"/>
              <w:spacing w:after="0"/>
              <w:ind w:left="169"/>
              <w:rPr>
                <w:b/>
                <w:i/>
                <w:color w:val="0000FF"/>
                <w:sz w:val="20"/>
              </w:rPr>
            </w:pPr>
            <w:r w:rsidRPr="00AA78CB">
              <w:rPr>
                <w:rFonts w:cs="Arial"/>
                <w:color w:val="000000" w:themeColor="text1"/>
              </w:rPr>
              <w:t>Name the chemical change that potato cells use to build large organic molecules:</w:t>
            </w:r>
            <w:r w:rsidR="00532350" w:rsidRPr="00FB442F">
              <w:rPr>
                <w:b/>
                <w:i/>
                <w:color w:val="0000FF"/>
                <w:sz w:val="20"/>
              </w:rPr>
              <w:t xml:space="preserve"> </w:t>
            </w:r>
            <w:r w:rsidR="00532350">
              <w:rPr>
                <w:b/>
                <w:i/>
                <w:color w:val="0000FF"/>
                <w:sz w:val="20"/>
              </w:rPr>
              <w:t xml:space="preserve">    </w:t>
            </w:r>
            <w:r w:rsidR="00532350" w:rsidRPr="00FB442F">
              <w:rPr>
                <w:b/>
                <w:i/>
                <w:color w:val="0000FF"/>
                <w:sz w:val="20"/>
              </w:rPr>
              <w:t>Biosynthesis</w:t>
            </w:r>
          </w:p>
          <w:p w14:paraId="0671EBE4" w14:textId="749EB724" w:rsidR="00AA78CB" w:rsidRPr="00AA78CB" w:rsidRDefault="00532350" w:rsidP="00532350">
            <w:pPr>
              <w:pStyle w:val="standard"/>
              <w:spacing w:before="60" w:after="0"/>
              <w:ind w:firstLine="0"/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  1 point for correct answer</w:t>
            </w:r>
          </w:p>
        </w:tc>
      </w:tr>
      <w:tr w:rsidR="00AA78CB" w:rsidRPr="0039040C" w14:paraId="6963A439" w14:textId="77777777" w:rsidTr="00162587">
        <w:tc>
          <w:tcPr>
            <w:tcW w:w="1721" w:type="dxa"/>
            <w:tcBorders>
              <w:top w:val="nil"/>
              <w:bottom w:val="dashed" w:sz="12" w:space="0" w:color="auto"/>
              <w:right w:val="nil"/>
            </w:tcBorders>
          </w:tcPr>
          <w:p w14:paraId="71429124" w14:textId="36055327" w:rsidR="00AA78CB" w:rsidRPr="0039040C" w:rsidRDefault="003E007D" w:rsidP="0069601A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EDFD973" wp14:editId="0BCC865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797560</wp:posOffset>
                      </wp:positionV>
                      <wp:extent cx="1073150" cy="934085"/>
                      <wp:effectExtent l="0" t="0" r="0" b="571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BF673F" w14:textId="77777777" w:rsidR="003E007D" w:rsidRPr="00102458" w:rsidRDefault="003E007D" w:rsidP="003E007D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FD973" id="Text Box 10" o:spid="_x0000_s1027" type="#_x0000_t202" style="position:absolute;margin-left:4.2pt;margin-top:62.8pt;width:84.5pt;height:73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" filled="f" stroked="f">
                      <v:textbox>
                        <w:txbxContent>
                          <w:p w14:paraId="75BF673F" w14:textId="77777777" w:rsidR="003E007D" w:rsidRPr="00102458" w:rsidRDefault="003E007D" w:rsidP="003E007D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708416" behindDoc="0" locked="0" layoutInCell="1" allowOverlap="1" wp14:anchorId="5FF76B34" wp14:editId="4C9D8717">
                  <wp:simplePos x="0" y="0"/>
                  <wp:positionH relativeFrom="column">
                    <wp:posOffset>-78105</wp:posOffset>
                  </wp:positionH>
                  <wp:positionV relativeFrom="paragraph">
                    <wp:posOffset>248974</wp:posOffset>
                  </wp:positionV>
                  <wp:extent cx="1215390" cy="1505585"/>
                  <wp:effectExtent l="0" t="0" r="381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92" w:type="dxa"/>
            <w:gridSpan w:val="2"/>
            <w:tcBorders>
              <w:top w:val="nil"/>
              <w:left w:val="nil"/>
              <w:bottom w:val="dashed" w:sz="12" w:space="0" w:color="auto"/>
              <w:right w:val="nil"/>
            </w:tcBorders>
          </w:tcPr>
          <w:p w14:paraId="21C6FF40" w14:textId="77777777" w:rsidR="00AA78CB" w:rsidRPr="00AA78CB" w:rsidRDefault="00AA78CB" w:rsidP="0069601A">
            <w:pPr>
              <w:pStyle w:val="standard"/>
              <w:ind w:right="344" w:firstLine="0"/>
            </w:pPr>
          </w:p>
          <w:p w14:paraId="31D67648" w14:textId="0492668A" w:rsidR="0069601A" w:rsidRDefault="00AA78CB" w:rsidP="00532350">
            <w:pPr>
              <w:pStyle w:val="standard"/>
              <w:ind w:left="169" w:right="344" w:firstLine="0"/>
            </w:pPr>
            <w:r w:rsidRPr="00AA78CB">
              <w:t xml:space="preserve">What molecules are </w:t>
            </w:r>
            <w:r w:rsidRPr="00F44F23">
              <w:rPr>
                <w:u w:val="single"/>
              </w:rPr>
              <w:t>carbon</w:t>
            </w:r>
            <w:r w:rsidRPr="00AA78CB">
              <w:t xml:space="preserve"> atoms in </w:t>
            </w:r>
          </w:p>
          <w:p w14:paraId="757EDF0B" w14:textId="4F24A6F4" w:rsidR="00AA78CB" w:rsidRDefault="00AA78CB" w:rsidP="0069601A">
            <w:pPr>
              <w:pStyle w:val="standard"/>
              <w:ind w:left="169" w:right="344" w:firstLine="0"/>
            </w:pPr>
            <w:r w:rsidRPr="00AA78CB">
              <w:t>before the chemical change?</w:t>
            </w:r>
          </w:p>
          <w:p w14:paraId="13E028DE" w14:textId="386BE522" w:rsidR="00532350" w:rsidRPr="005D482B" w:rsidRDefault="00532350" w:rsidP="00532350">
            <w:pPr>
              <w:pStyle w:val="standard"/>
              <w:spacing w:after="120"/>
              <w:ind w:left="173" w:right="346" w:firstLine="0"/>
              <w:contextualSpacing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AA78C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210723" wp14:editId="5FC105BB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-4445</wp:posOffset>
                      </wp:positionV>
                      <wp:extent cx="1517015" cy="1348105"/>
                      <wp:effectExtent l="0" t="25400" r="57785" b="48895"/>
                      <wp:wrapNone/>
                      <wp:docPr id="11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701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35CBF5" w14:textId="77777777" w:rsidR="0069601A" w:rsidRDefault="0069601A" w:rsidP="00AA78CB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8DE78E8" w14:textId="77777777" w:rsidR="0069601A" w:rsidRPr="00DC3F3C" w:rsidRDefault="0069601A" w:rsidP="00AA78CB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59D11C58" w14:textId="77777777" w:rsidR="0069601A" w:rsidRDefault="0069601A" w:rsidP="00AA78CB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639416C" w14:textId="77777777" w:rsidR="0069601A" w:rsidRPr="0082025D" w:rsidRDefault="0069601A" w:rsidP="00AA78CB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D8FA3D4" w14:textId="77777777" w:rsidR="0069601A" w:rsidRPr="00E86E29" w:rsidRDefault="0069601A" w:rsidP="00AA78C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21072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28" type="#_x0000_t13" style="position:absolute;left:0;text-align:left;margin-left:188pt;margin-top:-.35pt;width:119.45pt;height:106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" adj="12003" fillcolor="white [3201]" strokecolor="black [3200]" strokeweight="2pt">
                      <v:path arrowok="t"/>
                      <v:textbox>
                        <w:txbxContent>
                          <w:p w14:paraId="7635CBF5" w14:textId="77777777" w:rsidR="0069601A" w:rsidRDefault="0069601A" w:rsidP="00AA78C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8DE78E8" w14:textId="77777777" w:rsidR="0069601A" w:rsidRPr="00DC3F3C" w:rsidRDefault="0069601A" w:rsidP="00AA78CB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59D11C58" w14:textId="77777777" w:rsidR="0069601A" w:rsidRDefault="0069601A" w:rsidP="00AA78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639416C" w14:textId="77777777" w:rsidR="0069601A" w:rsidRPr="0082025D" w:rsidRDefault="0069601A" w:rsidP="00AA78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1D8FA3D4" w14:textId="77777777" w:rsidR="0069601A" w:rsidRPr="00E86E29" w:rsidRDefault="0069601A" w:rsidP="00AA78C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Small organic molecules (or monomers such as amino acids, sugars, and fatty acids)</w:t>
            </w:r>
          </w:p>
          <w:p w14:paraId="198C8D77" w14:textId="77777777" w:rsidR="00532350" w:rsidRDefault="00532350" w:rsidP="00532350">
            <w:pPr>
              <w:pStyle w:val="standard"/>
              <w:spacing w:after="120"/>
              <w:ind w:left="173" w:right="346" w:firstLine="0"/>
              <w:contextualSpacing/>
              <w:rPr>
                <w:rFonts w:cs="Arial"/>
                <w:i/>
                <w:color w:val="FF0000"/>
                <w:sz w:val="20"/>
                <w:szCs w:val="22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1 point for correct answer. </w:t>
            </w:r>
          </w:p>
          <w:p w14:paraId="68EBD408" w14:textId="77777777" w:rsidR="00AA78CB" w:rsidRPr="00AA78CB" w:rsidRDefault="00AA78CB" w:rsidP="0069601A">
            <w:pPr>
              <w:pStyle w:val="standard"/>
              <w:ind w:right="344" w:firstLine="0"/>
            </w:pPr>
          </w:p>
          <w:p w14:paraId="2E9C56D8" w14:textId="77777777" w:rsidR="00AA78CB" w:rsidRPr="00AA78CB" w:rsidRDefault="00AA78CB" w:rsidP="00532350">
            <w:pPr>
              <w:pStyle w:val="standard"/>
              <w:ind w:left="169" w:right="344" w:firstLine="0"/>
            </w:pPr>
            <w:r w:rsidRPr="00AA78CB">
              <w:t xml:space="preserve">What </w:t>
            </w:r>
            <w:r w:rsidRPr="00F44F23">
              <w:rPr>
                <w:u w:val="single"/>
              </w:rPr>
              <w:t>other</w:t>
            </w:r>
            <w:r w:rsidRPr="00AA78CB">
              <w:t xml:space="preserve"> molecules are needed?</w:t>
            </w:r>
          </w:p>
          <w:p w14:paraId="3CF9D2CF" w14:textId="0F07EB48" w:rsidR="00532350" w:rsidRDefault="00532350" w:rsidP="00532350">
            <w:pPr>
              <w:pStyle w:val="standard"/>
              <w:spacing w:after="0"/>
              <w:ind w:left="173" w:right="346" w:firstLine="0"/>
              <w:contextualSpacing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Soil minerals</w:t>
            </w:r>
          </w:p>
          <w:p w14:paraId="3EBC6334" w14:textId="57191628" w:rsidR="00AA78CB" w:rsidRPr="00AA78CB" w:rsidRDefault="00532350" w:rsidP="00532350">
            <w:pPr>
              <w:pStyle w:val="standard"/>
              <w:ind w:left="169" w:right="344" w:firstLine="0"/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</w:p>
          <w:p w14:paraId="5C368759" w14:textId="77777777" w:rsidR="00AA78CB" w:rsidRPr="00AA78CB" w:rsidRDefault="00AA78CB" w:rsidP="0069601A">
            <w:pPr>
              <w:pStyle w:val="standard"/>
              <w:ind w:firstLine="0"/>
            </w:pPr>
          </w:p>
        </w:tc>
        <w:tc>
          <w:tcPr>
            <w:tcW w:w="3585" w:type="dxa"/>
            <w:tcBorders>
              <w:top w:val="nil"/>
              <w:left w:val="nil"/>
              <w:bottom w:val="dashed" w:sz="12" w:space="0" w:color="auto"/>
            </w:tcBorders>
          </w:tcPr>
          <w:p w14:paraId="32F349C8" w14:textId="77777777" w:rsidR="00AA78CB" w:rsidRPr="00AA78CB" w:rsidRDefault="00AA78CB" w:rsidP="0069601A">
            <w:pPr>
              <w:pStyle w:val="standard"/>
              <w:ind w:left="340" w:firstLine="0"/>
              <w:jc w:val="right"/>
            </w:pPr>
          </w:p>
          <w:p w14:paraId="6AF42719" w14:textId="21F1153B" w:rsidR="00AA78CB" w:rsidRDefault="0069601A" w:rsidP="00532350">
            <w:pPr>
              <w:pStyle w:val="standard"/>
              <w:ind w:firstLine="0"/>
              <w:jc w:val="right"/>
            </w:pPr>
            <w:r>
              <w:t xml:space="preserve">What molecules are </w:t>
            </w:r>
            <w:r w:rsidRPr="00F44F23">
              <w:rPr>
                <w:u w:val="single"/>
              </w:rPr>
              <w:t>carbon</w:t>
            </w:r>
            <w:r>
              <w:t xml:space="preserve"> </w:t>
            </w:r>
            <w:r w:rsidR="00AA78CB" w:rsidRPr="00AA78CB">
              <w:t>atoms in after the chemical change?</w:t>
            </w:r>
          </w:p>
          <w:p w14:paraId="548DF350" w14:textId="1E422DFC" w:rsidR="00532350" w:rsidRPr="00FC3B89" w:rsidRDefault="00532350" w:rsidP="00532350">
            <w:pPr>
              <w:pStyle w:val="standard"/>
              <w:ind w:left="57" w:firstLine="0"/>
              <w:jc w:val="right"/>
              <w:rPr>
                <w:sz w:val="20"/>
              </w:rPr>
            </w:pPr>
            <w:r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Large organic molecules  (or fats/lipids, and proteins)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.</w:t>
            </w:r>
          </w:p>
          <w:p w14:paraId="64BC24DE" w14:textId="77777777" w:rsidR="00532350" w:rsidRPr="00483FC5" w:rsidRDefault="00532350" w:rsidP="00532350">
            <w:pPr>
              <w:pStyle w:val="standard"/>
              <w:ind w:left="57" w:firstLine="0"/>
              <w:jc w:val="right"/>
              <w:rPr>
                <w:i/>
                <w:color w:val="FF0000"/>
                <w:sz w:val="20"/>
                <w:lang w:eastAsia="zh-CN"/>
              </w:rPr>
            </w:pPr>
            <w:r>
              <w:rPr>
                <w:sz w:val="20"/>
              </w:rPr>
              <w:t xml:space="preserve">                 </w:t>
            </w:r>
            <w:r w:rsidRPr="00483FC5">
              <w:rPr>
                <w:i/>
                <w:color w:val="FF0000"/>
                <w:sz w:val="20"/>
                <w:lang w:eastAsia="zh-CN"/>
              </w:rPr>
              <w:t xml:space="preserve">1 point for correct answer. </w:t>
            </w:r>
          </w:p>
          <w:p w14:paraId="20DF4C91" w14:textId="77777777" w:rsidR="00532350" w:rsidRPr="0039040C" w:rsidRDefault="00532350" w:rsidP="00532350">
            <w:pPr>
              <w:pStyle w:val="standard"/>
              <w:ind w:left="718" w:firstLine="0"/>
              <w:rPr>
                <w:sz w:val="20"/>
              </w:rPr>
            </w:pPr>
          </w:p>
          <w:p w14:paraId="72134529" w14:textId="77777777" w:rsidR="00532350" w:rsidRDefault="00AA78CB" w:rsidP="00532350">
            <w:pPr>
              <w:pStyle w:val="standard"/>
              <w:spacing w:after="0"/>
              <w:ind w:left="57" w:firstLine="0"/>
              <w:jc w:val="right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AA78CB">
              <w:t xml:space="preserve">What </w:t>
            </w:r>
            <w:r w:rsidRPr="00F44F23">
              <w:rPr>
                <w:u w:val="single"/>
              </w:rPr>
              <w:t>other</w:t>
            </w:r>
            <w:r w:rsidRPr="00AA78CB">
              <w:t xml:space="preserve"> molecules are produced?</w:t>
            </w:r>
            <w:r w:rsidR="00532350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 </w:t>
            </w:r>
          </w:p>
          <w:p w14:paraId="5420A53E" w14:textId="6BEACDD9" w:rsidR="00532350" w:rsidRDefault="00532350" w:rsidP="00532350">
            <w:pPr>
              <w:pStyle w:val="standard"/>
              <w:spacing w:after="0"/>
              <w:ind w:left="994" w:firstLine="0"/>
              <w:jc w:val="right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Water</w:t>
            </w:r>
          </w:p>
          <w:p w14:paraId="0FB4A1E6" w14:textId="77777777" w:rsidR="00532350" w:rsidRDefault="00532350" w:rsidP="00532350">
            <w:pPr>
              <w:pStyle w:val="standard"/>
              <w:ind w:firstLine="0"/>
              <w:jc w:val="right"/>
              <w:rPr>
                <w:rFonts w:cs="Arial"/>
                <w:i/>
                <w:color w:val="FF0000"/>
                <w:sz w:val="20"/>
                <w:szCs w:val="22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</w:t>
            </w:r>
          </w:p>
          <w:p w14:paraId="4CB79041" w14:textId="77777777" w:rsidR="00532350" w:rsidRDefault="00532350" w:rsidP="00532350">
            <w:pPr>
              <w:pStyle w:val="standard"/>
              <w:ind w:firstLine="0"/>
              <w:jc w:val="right"/>
              <w:rPr>
                <w:rFonts w:cs="Arial"/>
                <w:i/>
                <w:color w:val="FF0000"/>
                <w:sz w:val="20"/>
                <w:szCs w:val="22"/>
              </w:rPr>
            </w:pPr>
          </w:p>
          <w:p w14:paraId="4298578D" w14:textId="1FB3B871" w:rsidR="00AA78CB" w:rsidRPr="00AA78CB" w:rsidRDefault="00AA78CB" w:rsidP="00532350">
            <w:pPr>
              <w:pStyle w:val="standard"/>
              <w:ind w:firstLine="0"/>
              <w:jc w:val="right"/>
            </w:pPr>
            <w:r w:rsidRPr="00AA78CB">
              <w:rPr>
                <w:noProof/>
              </w:rPr>
              <w:t xml:space="preserve"> </w:t>
            </w:r>
          </w:p>
        </w:tc>
      </w:tr>
      <w:tr w:rsidR="00CB35C4" w:rsidRPr="00AA78CB" w14:paraId="52B8FA9A" w14:textId="77777777" w:rsidTr="00162587">
        <w:tc>
          <w:tcPr>
            <w:tcW w:w="640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04D8281" w14:textId="228E8AEE" w:rsidR="002D557D" w:rsidRDefault="002D557D" w:rsidP="00777EF6">
            <w:pPr>
              <w:pStyle w:val="standard"/>
              <w:ind w:right="344" w:firstLine="0"/>
              <w:rPr>
                <w:rFonts w:cs="Arial"/>
                <w:noProof/>
              </w:rPr>
            </w:pPr>
            <w:r w:rsidRPr="00162587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7FB3406E" wp14:editId="11818724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168275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E45039" w14:textId="77777777" w:rsidR="0069601A" w:rsidRDefault="0069601A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7FE64078" w14:textId="77777777" w:rsidR="0069601A" w:rsidRDefault="0069601A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40D99">
                                    <w:rPr>
                                      <w:b/>
                                      <w:sz w:val="20"/>
                                    </w:rPr>
                                    <w:t xml:space="preserve">Energy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Transformation</w:t>
                                  </w:r>
                                </w:p>
                                <w:p w14:paraId="3F442A6A" w14:textId="77777777" w:rsidR="0069601A" w:rsidRPr="00E86E29" w:rsidRDefault="0069601A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3406E" id="Right Arrow 21" o:spid="_x0000_s1029" type="#_x0000_t13" style="position:absolute;margin-left:165pt;margin-top:13.25pt;width:116.75pt;height:106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" adj="11781" fillcolor="white [3201]" strokecolor="black [3200]" strokeweight="2pt">
                      <v:path arrowok="t"/>
                      <v:textbox>
                        <w:txbxContent>
                          <w:p w14:paraId="06E45039" w14:textId="77777777" w:rsidR="0069601A" w:rsidRDefault="0069601A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7FE64078" w14:textId="77777777" w:rsidR="0069601A" w:rsidRDefault="0069601A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F40D99">
                              <w:rPr>
                                <w:b/>
                                <w:sz w:val="20"/>
                              </w:rPr>
                              <w:t xml:space="preserve">Energy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Transformation</w:t>
                            </w:r>
                          </w:p>
                          <w:p w14:paraId="3F442A6A" w14:textId="77777777" w:rsidR="0069601A" w:rsidRPr="00E86E29" w:rsidRDefault="0069601A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E7B7A" w14:textId="1DFA5564" w:rsidR="00CB35C4" w:rsidRPr="00162587" w:rsidRDefault="00532350" w:rsidP="00777EF6">
            <w:pPr>
              <w:pStyle w:val="standard"/>
              <w:ind w:right="344" w:firstLine="0"/>
              <w:rPr>
                <w:rFonts w:cs="Arial"/>
                <w:noProof/>
              </w:rPr>
            </w:pPr>
            <w:r w:rsidRPr="00162587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CF6B3FF" wp14:editId="550C25CF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43180</wp:posOffset>
                      </wp:positionV>
                      <wp:extent cx="1073150" cy="934085"/>
                      <wp:effectExtent l="0" t="0" r="0" b="5715"/>
                      <wp:wrapSquare wrapText="bothSides"/>
                      <wp:docPr id="486" name="Text Box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5EDA45" w14:textId="77777777" w:rsidR="0069601A" w:rsidRPr="00102458" w:rsidRDefault="0069601A" w:rsidP="00AA78CB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 xml:space="preserve">he Energy </w:t>
                                  </w: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6B3FF" id="Text Box 486" o:spid="_x0000_s1030" type="#_x0000_t202" style="position:absolute;margin-left:4.05pt;margin-top:3.4pt;width:84.5pt;height:73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" filled="f" stroked="f">
                      <v:textbox>
                        <w:txbxContent>
                          <w:p w14:paraId="515EDA45" w14:textId="77777777" w:rsidR="0069601A" w:rsidRPr="00102458" w:rsidRDefault="0069601A" w:rsidP="00AA78CB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 xml:space="preserve">he Energy </w:t>
                            </w: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Question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D557D" w:rsidRPr="00162587">
              <w:rPr>
                <w:rFonts w:cs="Arial"/>
                <w:noProof/>
              </w:rPr>
              <w:drawing>
                <wp:anchor distT="0" distB="0" distL="114300" distR="114300" simplePos="0" relativeHeight="251692032" behindDoc="0" locked="0" layoutInCell="1" allowOverlap="1" wp14:anchorId="73CE13F6" wp14:editId="27AA8DBC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-144780</wp:posOffset>
                  </wp:positionV>
                  <wp:extent cx="1215390" cy="1505585"/>
                  <wp:effectExtent l="0" t="0" r="3810" b="0"/>
                  <wp:wrapSquare wrapText="bothSides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B35C4" w:rsidRPr="00162587">
              <w:rPr>
                <w:rFonts w:cs="Arial"/>
                <w:noProof/>
              </w:rPr>
              <w:t xml:space="preserve">What forms of energy </w:t>
            </w:r>
            <w:r w:rsidR="002D557D">
              <w:rPr>
                <w:rFonts w:cs="Arial"/>
                <w:noProof/>
              </w:rPr>
              <w:t>go into</w:t>
            </w:r>
            <w:r w:rsidR="00CB35C4" w:rsidRPr="00162587">
              <w:rPr>
                <w:rFonts w:cs="Arial"/>
                <w:noProof/>
              </w:rPr>
              <w:t xml:space="preserve"> this chemical change?</w:t>
            </w:r>
          </w:p>
          <w:p w14:paraId="52FFA0EC" w14:textId="29E7EB9B" w:rsidR="00532350" w:rsidRPr="0039040C" w:rsidRDefault="00532350" w:rsidP="00532350">
            <w:pPr>
              <w:pStyle w:val="standard"/>
              <w:spacing w:after="0"/>
              <w:ind w:left="170" w:firstLine="0"/>
              <w:rPr>
                <w:noProof/>
                <w:sz w:val="20"/>
              </w:rPr>
            </w:pPr>
            <w:r>
              <w:rPr>
                <w:rFonts w:cs="Arial"/>
                <w:b/>
                <w:i/>
                <w:color w:val="0000FF"/>
                <w:sz w:val="20"/>
              </w:rPr>
              <w:t>Chemical energy.</w:t>
            </w:r>
          </w:p>
          <w:p w14:paraId="33CD5E51" w14:textId="77777777" w:rsidR="00532350" w:rsidRPr="008B51B0" w:rsidRDefault="00532350" w:rsidP="00532350">
            <w:pPr>
              <w:pStyle w:val="standard"/>
              <w:ind w:left="170" w:right="344" w:firstLine="0"/>
              <w:rPr>
                <w:noProof/>
                <w:color w:val="FF0000"/>
                <w:sz w:val="20"/>
              </w:rPr>
            </w:pPr>
            <w:r w:rsidRPr="008B51B0">
              <w:rPr>
                <w:i/>
                <w:noProof/>
                <w:color w:val="FF0000"/>
                <w:sz w:val="20"/>
              </w:rPr>
              <w:t xml:space="preserve">1 </w:t>
            </w:r>
            <w:r w:rsidRPr="005E6A49">
              <w:rPr>
                <w:rFonts w:cs="Arial"/>
                <w:i/>
                <w:color w:val="FF0000"/>
                <w:sz w:val="20"/>
                <w:szCs w:val="22"/>
              </w:rPr>
              <w:t>point for correct answer.</w:t>
            </w:r>
            <w:r w:rsidRPr="008B51B0">
              <w:rPr>
                <w:noProof/>
                <w:color w:val="FF0000"/>
                <w:sz w:val="20"/>
              </w:rPr>
              <w:t xml:space="preserve"> </w:t>
            </w:r>
          </w:p>
          <w:p w14:paraId="4413CD7D" w14:textId="77777777" w:rsidR="00CB35C4" w:rsidRPr="00162587" w:rsidRDefault="00CB35C4" w:rsidP="00777EF6">
            <w:pPr>
              <w:pStyle w:val="standard"/>
              <w:ind w:right="344" w:firstLine="0"/>
              <w:rPr>
                <w:rFonts w:cs="Arial"/>
                <w:noProof/>
              </w:rPr>
            </w:pPr>
          </w:p>
          <w:p w14:paraId="46BF09E7" w14:textId="77777777" w:rsidR="00CB35C4" w:rsidRPr="00162587" w:rsidRDefault="00CB35C4" w:rsidP="00777EF6">
            <w:pPr>
              <w:pStyle w:val="standard"/>
              <w:ind w:right="344" w:firstLine="0"/>
              <w:rPr>
                <w:rFonts w:cs="Arial"/>
                <w:noProof/>
              </w:rPr>
            </w:pPr>
          </w:p>
          <w:p w14:paraId="29EBC66D" w14:textId="4E69BCAC" w:rsidR="00CB35C4" w:rsidRPr="00162587" w:rsidRDefault="00CB35C4" w:rsidP="00777EF6">
            <w:pPr>
              <w:pStyle w:val="standard"/>
              <w:ind w:right="344" w:firstLine="0"/>
              <w:rPr>
                <w:rFonts w:cs="Arial"/>
                <w:noProof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89473CB" w14:textId="77777777" w:rsidR="002D557D" w:rsidRDefault="002D557D" w:rsidP="00777EF6">
            <w:pPr>
              <w:pStyle w:val="standard"/>
              <w:ind w:left="340" w:firstLine="0"/>
              <w:jc w:val="right"/>
              <w:rPr>
                <w:rFonts w:cs="Arial"/>
              </w:rPr>
            </w:pPr>
          </w:p>
          <w:p w14:paraId="5527FF77" w14:textId="7AAD2ABD" w:rsidR="00CB35C4" w:rsidRDefault="00CB35C4" w:rsidP="002D557D">
            <w:pPr>
              <w:pStyle w:val="standard"/>
              <w:ind w:left="882" w:firstLine="0"/>
              <w:jc w:val="right"/>
              <w:rPr>
                <w:rFonts w:cs="Arial"/>
              </w:rPr>
            </w:pPr>
            <w:r w:rsidRPr="00162587">
              <w:rPr>
                <w:rFonts w:cs="Arial"/>
              </w:rPr>
              <w:t xml:space="preserve">What forms of energy </w:t>
            </w:r>
            <w:r w:rsidR="002D557D">
              <w:rPr>
                <w:rFonts w:cs="Arial"/>
              </w:rPr>
              <w:t>come out of</w:t>
            </w:r>
            <w:r w:rsidRPr="00162587">
              <w:rPr>
                <w:rFonts w:cs="Arial"/>
              </w:rPr>
              <w:t xml:space="preserve"> this chemical change?</w:t>
            </w:r>
          </w:p>
          <w:p w14:paraId="61A0A9EB" w14:textId="414650D5" w:rsidR="00532350" w:rsidRPr="008B51B0" w:rsidRDefault="00532350" w:rsidP="00532350">
            <w:pPr>
              <w:spacing w:after="0"/>
              <w:ind w:left="628"/>
              <w:jc w:val="right"/>
              <w:rPr>
                <w:b/>
                <w:i/>
                <w:color w:val="0000FF"/>
                <w:sz w:val="20"/>
              </w:rPr>
            </w:pPr>
            <w:r>
              <w:rPr>
                <w:rFonts w:cs="Arial"/>
                <w:b/>
                <w:i/>
                <w:color w:val="0000FF"/>
                <w:sz w:val="20"/>
              </w:rPr>
              <w:t>Chemical energy</w:t>
            </w:r>
            <w:r w:rsidRPr="008B51B0">
              <w:rPr>
                <w:b/>
                <w:i/>
                <w:color w:val="0000FF"/>
                <w:sz w:val="20"/>
              </w:rPr>
              <w:t>.</w:t>
            </w:r>
          </w:p>
          <w:p w14:paraId="0097FBB9" w14:textId="6BA381AC" w:rsidR="00532350" w:rsidRPr="00162587" w:rsidRDefault="00532350" w:rsidP="00532350">
            <w:pPr>
              <w:pStyle w:val="standard"/>
              <w:ind w:left="882" w:firstLine="0"/>
              <w:jc w:val="right"/>
              <w:rPr>
                <w:rFonts w:cs="Arial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response.</w:t>
            </w:r>
          </w:p>
          <w:p w14:paraId="7A805716" w14:textId="77777777" w:rsidR="00CB35C4" w:rsidRPr="00162587" w:rsidRDefault="00CB35C4" w:rsidP="00777EF6">
            <w:pPr>
              <w:pStyle w:val="standard"/>
              <w:ind w:left="340" w:firstLine="0"/>
              <w:jc w:val="right"/>
              <w:rPr>
                <w:rFonts w:cs="Arial"/>
              </w:rPr>
            </w:pPr>
          </w:p>
          <w:p w14:paraId="2899E58C" w14:textId="77777777" w:rsidR="00CB35C4" w:rsidRPr="00162587" w:rsidRDefault="00CB35C4" w:rsidP="00777EF6">
            <w:pPr>
              <w:pStyle w:val="standard"/>
              <w:ind w:left="340" w:firstLine="0"/>
              <w:jc w:val="right"/>
              <w:rPr>
                <w:rFonts w:cs="Arial"/>
              </w:rPr>
            </w:pPr>
          </w:p>
          <w:p w14:paraId="549EC368" w14:textId="77777777" w:rsidR="00CB35C4" w:rsidRPr="00162587" w:rsidRDefault="00CB35C4" w:rsidP="00777EF6">
            <w:pPr>
              <w:pStyle w:val="standard"/>
              <w:ind w:left="340" w:firstLine="0"/>
              <w:jc w:val="right"/>
              <w:rPr>
                <w:rFonts w:cs="Arial"/>
              </w:rPr>
            </w:pPr>
          </w:p>
          <w:p w14:paraId="69BB5501" w14:textId="77777777" w:rsidR="002D557D" w:rsidRPr="00162587" w:rsidRDefault="002D557D" w:rsidP="00532350">
            <w:pPr>
              <w:pStyle w:val="standard"/>
              <w:ind w:firstLine="0"/>
              <w:rPr>
                <w:rFonts w:cs="Arial"/>
              </w:rPr>
            </w:pPr>
          </w:p>
        </w:tc>
      </w:tr>
      <w:tr w:rsidR="00162587" w:rsidRPr="00AA78CB" w14:paraId="254B0F67" w14:textId="77777777" w:rsidTr="00162587">
        <w:tc>
          <w:tcPr>
            <w:tcW w:w="10998" w:type="dxa"/>
            <w:gridSpan w:val="4"/>
            <w:tcBorders>
              <w:top w:val="single" w:sz="4" w:space="0" w:color="auto"/>
            </w:tcBorders>
          </w:tcPr>
          <w:p w14:paraId="30AB707A" w14:textId="42FD1947" w:rsidR="00162587" w:rsidRDefault="00162587" w:rsidP="00162587">
            <w:pPr>
              <w:spacing w:before="120"/>
              <w:rPr>
                <w:rFonts w:cs="Arial"/>
              </w:rPr>
            </w:pPr>
            <w:r>
              <w:rPr>
                <w:rFonts w:cs="Arial"/>
                <w:b/>
              </w:rPr>
              <w:t>Explain in words</w:t>
            </w:r>
            <w:r w:rsidRPr="00AA78CB">
              <w:rPr>
                <w:rFonts w:cs="Arial"/>
                <w:b/>
              </w:rPr>
              <w:t>:</w:t>
            </w:r>
            <w:r w:rsidRPr="00AA78CB">
              <w:rPr>
                <w:rFonts w:cs="Arial"/>
              </w:rPr>
              <w:t xml:space="preserve"> How does cell in a potato plant use food to</w:t>
            </w:r>
            <w:r w:rsidRPr="00AA78CB">
              <w:rPr>
                <w:rFonts w:cs="Arial"/>
                <w:color w:val="FF0000"/>
              </w:rPr>
              <w:t xml:space="preserve"> </w:t>
            </w:r>
            <w:r w:rsidRPr="00AA78CB">
              <w:rPr>
                <w:rFonts w:cs="Arial"/>
              </w:rPr>
              <w:t>grow larger and divide? (</w:t>
            </w:r>
            <w:r w:rsidRPr="00162587">
              <w:rPr>
                <w:rFonts w:cs="Arial"/>
                <w:i/>
              </w:rPr>
              <w:t>Answer on the back</w:t>
            </w:r>
            <w:r w:rsidRPr="00AA78CB">
              <w:rPr>
                <w:rFonts w:cs="Arial"/>
              </w:rPr>
              <w:t>).</w:t>
            </w:r>
          </w:p>
          <w:p w14:paraId="04FAD1B0" w14:textId="56F04BFC" w:rsidR="00162587" w:rsidRPr="00162587" w:rsidRDefault="00162587" w:rsidP="00162587">
            <w:pPr>
              <w:spacing w:before="12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Use this Explanations Tool to help guide your written explanation, being sure to answer the Three Questions</w:t>
            </w:r>
          </w:p>
        </w:tc>
      </w:tr>
    </w:tbl>
    <w:p w14:paraId="1D72CDB9" w14:textId="77777777" w:rsidR="00064F8F" w:rsidRPr="00AA78CB" w:rsidRDefault="00CB35C4" w:rsidP="00777EF6">
      <w:pPr>
        <w:spacing w:before="60" w:after="0"/>
        <w:jc w:val="center"/>
        <w:rPr>
          <w:rFonts w:cs="Arial"/>
          <w:sz w:val="18"/>
        </w:rPr>
      </w:pPr>
      <w:r w:rsidRPr="00AA78CB">
        <w:rPr>
          <w:rFonts w:cs="Arial"/>
          <w:sz w:val="18"/>
        </w:rPr>
        <w:t xml:space="preserve">Remember: </w:t>
      </w:r>
      <w:r w:rsidRPr="00AA78CB">
        <w:rPr>
          <w:rFonts w:cs="Arial"/>
          <w:b/>
          <w:sz w:val="18"/>
        </w:rPr>
        <w:t>Atoms last forever</w:t>
      </w:r>
      <w:r w:rsidRPr="00AA78CB">
        <w:rPr>
          <w:rFonts w:cs="Arial"/>
          <w:sz w:val="18"/>
        </w:rPr>
        <w:t xml:space="preserve"> (so you can arrange atoms into new molecules, but can’t add or subtract atoms).</w:t>
      </w:r>
    </w:p>
    <w:p w14:paraId="584AFBA3" w14:textId="77777777" w:rsidR="00397034" w:rsidRDefault="00CB35C4" w:rsidP="0014596D">
      <w:pPr>
        <w:spacing w:after="0"/>
        <w:jc w:val="center"/>
        <w:rPr>
          <w:rFonts w:cs="Arial"/>
          <w:sz w:val="18"/>
        </w:rPr>
      </w:pPr>
      <w:r w:rsidRPr="00AA78CB">
        <w:rPr>
          <w:rFonts w:cs="Arial"/>
          <w:b/>
          <w:sz w:val="18"/>
        </w:rPr>
        <w:t>Energy lasts forever</w:t>
      </w:r>
      <w:r w:rsidRPr="00AA78CB">
        <w:rPr>
          <w:rFonts w:cs="Arial"/>
          <w:sz w:val="18"/>
        </w:rPr>
        <w:t xml:space="preserve"> (so you can change forms of energy, but energy units can’t appear or go away).</w:t>
      </w:r>
    </w:p>
    <w:p w14:paraId="330A5728" w14:textId="77777777" w:rsidR="00532350" w:rsidRDefault="00532350" w:rsidP="00532350">
      <w:pPr>
        <w:spacing w:after="0"/>
        <w:rPr>
          <w:rFonts w:cs="Arial"/>
          <w:sz w:val="18"/>
        </w:rPr>
      </w:pPr>
    </w:p>
    <w:p w14:paraId="5715A675" w14:textId="77777777" w:rsidR="00532350" w:rsidRPr="007A0F2B" w:rsidRDefault="00532350" w:rsidP="00532350">
      <w:pPr>
        <w:spacing w:before="120"/>
        <w:rPr>
          <w:b/>
          <w:i/>
          <w:color w:val="0000FF"/>
        </w:rPr>
      </w:pPr>
      <w:r w:rsidRPr="007A0F2B">
        <w:rPr>
          <w:b/>
          <w:i/>
          <w:color w:val="0000FF"/>
        </w:rPr>
        <w:t xml:space="preserve">Level 4 responses should include answers to each of the four numbered </w:t>
      </w:r>
      <w:r>
        <w:rPr>
          <w:b/>
          <w:i/>
          <w:color w:val="0000FF"/>
        </w:rPr>
        <w:t>steps</w:t>
      </w:r>
      <w:r w:rsidRPr="007A0F2B">
        <w:rPr>
          <w:b/>
          <w:i/>
          <w:color w:val="0000FF"/>
        </w:rPr>
        <w:t xml:space="preserve"> on the Three Questions poster and handout:</w:t>
      </w:r>
    </w:p>
    <w:p w14:paraId="749FAD1E" w14:textId="23B80421" w:rsidR="00532350" w:rsidRPr="007A0F2B" w:rsidRDefault="00532350" w:rsidP="00532350">
      <w:pPr>
        <w:pStyle w:val="ListParagraph"/>
        <w:numPr>
          <w:ilvl w:val="0"/>
          <w:numId w:val="36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 w:rsidRPr="005D482B">
        <w:rPr>
          <w:b/>
          <w:i/>
          <w:color w:val="0000FF"/>
        </w:rPr>
        <w:t xml:space="preserve">Small organic molecules (or monomers, such as amino acids, sugars, fatty acids, and glycerol) </w:t>
      </w:r>
      <w:r>
        <w:rPr>
          <w:b/>
          <w:i/>
          <w:color w:val="0000FF"/>
        </w:rPr>
        <w:t xml:space="preserve">and soil minerals </w:t>
      </w:r>
      <w:r w:rsidRPr="005D482B">
        <w:rPr>
          <w:b/>
          <w:i/>
          <w:color w:val="0000FF"/>
        </w:rPr>
        <w:t xml:space="preserve">enter the </w:t>
      </w:r>
      <w:r>
        <w:rPr>
          <w:b/>
          <w:i/>
          <w:color w:val="0000FF"/>
        </w:rPr>
        <w:t>root</w:t>
      </w:r>
      <w:r w:rsidRPr="005D482B">
        <w:rPr>
          <w:b/>
          <w:i/>
          <w:color w:val="0000FF"/>
        </w:rPr>
        <w:t xml:space="preserve"> cel</w:t>
      </w:r>
      <w:r>
        <w:rPr>
          <w:b/>
          <w:i/>
          <w:color w:val="0000FF"/>
        </w:rPr>
        <w:t>l</w:t>
      </w:r>
      <w:r w:rsidRPr="007A0F2B">
        <w:rPr>
          <w:b/>
          <w:i/>
          <w:color w:val="0000FF"/>
        </w:rPr>
        <w:t>.</w:t>
      </w:r>
    </w:p>
    <w:p w14:paraId="2CC15734" w14:textId="2659664F" w:rsidR="00532350" w:rsidRPr="007A0F2B" w:rsidRDefault="00532350" w:rsidP="00532350">
      <w:pPr>
        <w:pStyle w:val="ListParagraph"/>
        <w:numPr>
          <w:ilvl w:val="0"/>
          <w:numId w:val="36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change:</w:t>
      </w:r>
      <w:r w:rsidRPr="007A0F2B">
        <w:rPr>
          <w:b/>
          <w:i/>
          <w:color w:val="0000FF"/>
        </w:rPr>
        <w:t xml:space="preserve"> </w:t>
      </w:r>
      <w:r w:rsidRPr="005D482B">
        <w:rPr>
          <w:b/>
          <w:i/>
          <w:color w:val="0000FF"/>
        </w:rPr>
        <w:t>The small organic molecules</w:t>
      </w:r>
      <w:r>
        <w:rPr>
          <w:b/>
          <w:i/>
          <w:color w:val="0000FF"/>
        </w:rPr>
        <w:t xml:space="preserve"> and soil minerals</w:t>
      </w:r>
      <w:r w:rsidRPr="005D482B">
        <w:rPr>
          <w:b/>
          <w:i/>
          <w:color w:val="0000FF"/>
        </w:rPr>
        <w:t xml:space="preserve"> are combined to make large orga</w:t>
      </w:r>
      <w:r>
        <w:rPr>
          <w:b/>
          <w:i/>
          <w:color w:val="0000FF"/>
        </w:rPr>
        <w:t>nic molecules (</w:t>
      </w:r>
      <w:r w:rsidRPr="005D482B">
        <w:rPr>
          <w:b/>
          <w:i/>
          <w:color w:val="0000FF"/>
        </w:rPr>
        <w:t>or polymers, such as carbohydrates, fa</w:t>
      </w:r>
      <w:r>
        <w:rPr>
          <w:b/>
          <w:i/>
          <w:color w:val="0000FF"/>
        </w:rPr>
        <w:t>t</w:t>
      </w:r>
      <w:r w:rsidRPr="005D482B">
        <w:rPr>
          <w:b/>
          <w:i/>
          <w:color w:val="0000FF"/>
        </w:rPr>
        <w:t>s/lipids, and proteins)</w:t>
      </w:r>
      <w:r>
        <w:rPr>
          <w:b/>
          <w:i/>
          <w:color w:val="0000FF"/>
        </w:rPr>
        <w:t>.</w:t>
      </w:r>
    </w:p>
    <w:p w14:paraId="103B30BF" w14:textId="77777777" w:rsidR="00532350" w:rsidRPr="007A0F2B" w:rsidRDefault="00532350" w:rsidP="00532350">
      <w:pPr>
        <w:pStyle w:val="ListParagraph"/>
        <w:numPr>
          <w:ilvl w:val="0"/>
          <w:numId w:val="36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 xml:space="preserve">Energy change: </w:t>
      </w:r>
      <w:r w:rsidRPr="005D482B">
        <w:rPr>
          <w:b/>
          <w:i/>
          <w:color w:val="0000FF"/>
        </w:rPr>
        <w:t>The chemical energy stored in the C-C and C-H bonds in the small organic molecules (monomers) stays in these bonds when they are combined into large organic molecules (polymers)</w:t>
      </w:r>
      <w:r w:rsidRPr="007A0F2B">
        <w:rPr>
          <w:b/>
          <w:i/>
          <w:color w:val="0000FF"/>
        </w:rPr>
        <w:t>.</w:t>
      </w:r>
    </w:p>
    <w:p w14:paraId="49C9D478" w14:textId="77777777" w:rsidR="00532350" w:rsidRPr="007A0F2B" w:rsidRDefault="00532350" w:rsidP="00532350">
      <w:pPr>
        <w:pStyle w:val="ListParagraph"/>
        <w:numPr>
          <w:ilvl w:val="0"/>
          <w:numId w:val="36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 w:rsidRPr="005D482B">
        <w:rPr>
          <w:b/>
          <w:i/>
          <w:color w:val="0000FF"/>
        </w:rPr>
        <w:t>The cell grows bigger and may eventually divide as more large organic molecules (polymers) are made</w:t>
      </w:r>
      <w:r>
        <w:rPr>
          <w:b/>
          <w:i/>
          <w:color w:val="0000FF"/>
        </w:rPr>
        <w:t>.</w:t>
      </w:r>
      <w:r w:rsidRPr="007A0F2B">
        <w:rPr>
          <w:b/>
          <w:i/>
          <w:color w:val="0000FF"/>
        </w:rPr>
        <w:t xml:space="preserve">  </w:t>
      </w:r>
    </w:p>
    <w:p w14:paraId="5EE8EB90" w14:textId="73ADD489" w:rsidR="00532350" w:rsidRPr="00C41604" w:rsidRDefault="00532350" w:rsidP="00532350">
      <w:pPr>
        <w:spacing w:before="120"/>
      </w:pPr>
      <w:r w:rsidRPr="00C41604">
        <w:rPr>
          <w:i/>
          <w:color w:val="0000FF"/>
        </w:rPr>
        <w:t xml:space="preserve">Level 2 and 3 responses may describe cells using </w:t>
      </w:r>
      <w:r>
        <w:rPr>
          <w:i/>
          <w:color w:val="0000FF"/>
        </w:rPr>
        <w:t>small organic</w:t>
      </w:r>
      <w:r w:rsidRPr="00C41604">
        <w:rPr>
          <w:i/>
          <w:color w:val="0000FF"/>
        </w:rPr>
        <w:t xml:space="preserve"> molecules to grow but focus on the </w:t>
      </w:r>
      <w:r>
        <w:rPr>
          <w:i/>
          <w:color w:val="0000FF"/>
        </w:rPr>
        <w:t>small organic molecules</w:t>
      </w:r>
      <w:r w:rsidRPr="00C41604">
        <w:rPr>
          <w:i/>
          <w:color w:val="0000FF"/>
        </w:rPr>
        <w:t xml:space="preserve"> being used for energy in order for the cell to grow and divide.</w:t>
      </w:r>
    </w:p>
    <w:p w14:paraId="28A1E9B3" w14:textId="77777777" w:rsidR="00532350" w:rsidRPr="008B51B0" w:rsidRDefault="00532350" w:rsidP="00532350">
      <w:pPr>
        <w:spacing w:before="120" w:after="0"/>
        <w:rPr>
          <w:rFonts w:cs="Arial"/>
          <w:i/>
          <w:color w:val="FF0000"/>
          <w:sz w:val="20"/>
        </w:rPr>
      </w:pPr>
      <w:r w:rsidRPr="008B51B0">
        <w:rPr>
          <w:rFonts w:cs="Arial"/>
          <w:i/>
          <w:color w:val="FF0000"/>
          <w:sz w:val="20"/>
        </w:rPr>
        <w:t>1 point for each correct part of the answer</w:t>
      </w:r>
    </w:p>
    <w:p w14:paraId="668F5191" w14:textId="77777777" w:rsidR="00532350" w:rsidRDefault="00532350" w:rsidP="00532350">
      <w:pPr>
        <w:spacing w:after="0"/>
        <w:rPr>
          <w:rFonts w:ascii="New York" w:hAnsi="New York"/>
          <w:sz w:val="20"/>
        </w:rPr>
      </w:pPr>
      <w:r w:rsidRPr="008B51B0">
        <w:rPr>
          <w:rFonts w:cs="Arial"/>
          <w:i/>
          <w:color w:val="FF0000"/>
          <w:sz w:val="20"/>
        </w:rPr>
        <w:t>4 points total</w:t>
      </w:r>
    </w:p>
    <w:p w14:paraId="2EBE56D3" w14:textId="2167391A" w:rsidR="00532350" w:rsidRDefault="00532350" w:rsidP="00532350">
      <w:pPr>
        <w:spacing w:after="0"/>
        <w:rPr>
          <w:rFonts w:cs="Arial"/>
          <w:sz w:val="18"/>
        </w:rPr>
      </w:pPr>
      <w:bookmarkStart w:id="0" w:name="_GoBack"/>
      <w:bookmarkEnd w:id="0"/>
    </w:p>
    <w:p w14:paraId="100660A8" w14:textId="5FB6C813" w:rsidR="00F47DD7" w:rsidRPr="00F47DD7" w:rsidRDefault="00F47DD7" w:rsidP="00F47DD7">
      <w:pPr>
        <w:rPr>
          <w:rFonts w:cs="Arial"/>
          <w:sz w:val="18"/>
        </w:rPr>
      </w:pPr>
    </w:p>
    <w:p w14:paraId="02265FD7" w14:textId="153773E7" w:rsidR="00F47DD7" w:rsidRPr="00F47DD7" w:rsidRDefault="00F47DD7" w:rsidP="00F47DD7">
      <w:pPr>
        <w:rPr>
          <w:rFonts w:cs="Arial"/>
          <w:sz w:val="18"/>
        </w:rPr>
      </w:pPr>
    </w:p>
    <w:p w14:paraId="0B6632A0" w14:textId="6AB0D61A" w:rsidR="00F47DD7" w:rsidRPr="00F47DD7" w:rsidRDefault="00F47DD7" w:rsidP="00F47DD7">
      <w:pPr>
        <w:rPr>
          <w:rFonts w:cs="Arial"/>
          <w:sz w:val="18"/>
        </w:rPr>
      </w:pPr>
    </w:p>
    <w:p w14:paraId="1D128335" w14:textId="6A4040F9" w:rsidR="00F47DD7" w:rsidRPr="00F47DD7" w:rsidRDefault="00F47DD7" w:rsidP="00F47DD7">
      <w:pPr>
        <w:rPr>
          <w:rFonts w:cs="Arial"/>
          <w:sz w:val="18"/>
        </w:rPr>
      </w:pPr>
    </w:p>
    <w:p w14:paraId="3E097D8E" w14:textId="0D22760C" w:rsidR="00F47DD7" w:rsidRPr="00F47DD7" w:rsidRDefault="00F47DD7" w:rsidP="00F47DD7">
      <w:pPr>
        <w:tabs>
          <w:tab w:val="left" w:pos="4648"/>
        </w:tabs>
        <w:rPr>
          <w:rFonts w:cs="Arial"/>
          <w:sz w:val="18"/>
        </w:rPr>
      </w:pPr>
      <w:r>
        <w:rPr>
          <w:rFonts w:cs="Arial"/>
          <w:sz w:val="18"/>
        </w:rPr>
        <w:tab/>
      </w:r>
    </w:p>
    <w:sectPr w:rsidR="00F47DD7" w:rsidRPr="00F47DD7" w:rsidSect="00420C09"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1060B" w14:textId="77777777" w:rsidR="007D0411" w:rsidRDefault="007D0411">
      <w:r>
        <w:separator/>
      </w:r>
    </w:p>
  </w:endnote>
  <w:endnote w:type="continuationSeparator" w:id="0">
    <w:p w14:paraId="12D157F2" w14:textId="77777777" w:rsidR="007D0411" w:rsidRDefault="007D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88F9D" w14:textId="77777777" w:rsidR="0069601A" w:rsidRDefault="0069601A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9A60B0" w14:textId="77777777" w:rsidR="0069601A" w:rsidRDefault="0069601A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BB3C5" w14:textId="6E10E91C" w:rsidR="00FE1AB6" w:rsidRPr="00FE1AB6" w:rsidRDefault="00FE1AB6" w:rsidP="00FE1AB6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FE1AB6">
      <w:rPr>
        <w:i/>
        <w:color w:val="000000" w:themeColor="text1"/>
        <w:sz w:val="16"/>
        <w:szCs w:val="16"/>
      </w:rPr>
      <w:t xml:space="preserve">Plants Unit, Activity </w:t>
    </w:r>
    <w:r w:rsidR="00F44F23">
      <w:rPr>
        <w:i/>
        <w:color w:val="000000" w:themeColor="text1"/>
        <w:sz w:val="16"/>
        <w:szCs w:val="16"/>
      </w:rPr>
      <w:t>5.3</w:t>
    </w:r>
  </w:p>
  <w:p w14:paraId="28F3B0A2" w14:textId="21C46F73" w:rsidR="0069601A" w:rsidRPr="00FE1AB6" w:rsidRDefault="00FE1AB6" w:rsidP="00FE1AB6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E1AB6">
      <w:rPr>
        <w:color w:val="000000" w:themeColor="text1"/>
        <w:sz w:val="16"/>
        <w:szCs w:val="16"/>
      </w:rPr>
      <w:fldChar w:fldCharType="begin"/>
    </w:r>
    <w:r w:rsidRPr="00FE1AB6">
      <w:rPr>
        <w:color w:val="000000" w:themeColor="text1"/>
        <w:sz w:val="16"/>
        <w:szCs w:val="16"/>
      </w:rPr>
      <w:instrText xml:space="preserve"> PAGE  \* MERGEFORMAT </w:instrText>
    </w:r>
    <w:r w:rsidRPr="00FE1AB6">
      <w:rPr>
        <w:color w:val="000000" w:themeColor="text1"/>
        <w:sz w:val="16"/>
        <w:szCs w:val="16"/>
      </w:rPr>
      <w:fldChar w:fldCharType="separate"/>
    </w:r>
    <w:r w:rsidR="00F44F23">
      <w:rPr>
        <w:noProof/>
        <w:color w:val="000000" w:themeColor="text1"/>
        <w:sz w:val="16"/>
        <w:szCs w:val="16"/>
      </w:rPr>
      <w:t>2</w:t>
    </w:r>
    <w:r w:rsidRPr="00FE1AB6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F01D6" w14:textId="77777777" w:rsidR="00E55CBC" w:rsidRPr="00E55CBC" w:rsidRDefault="00E55CBC" w:rsidP="00E55CBC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tbl>
    <w:tblPr>
      <w:tblStyle w:val="TableGrid"/>
      <w:tblW w:w="108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6384"/>
    </w:tblGrid>
    <w:tr w:rsidR="00F47DD7" w:rsidRPr="00E55CBC" w14:paraId="3CAD3742" w14:textId="77777777" w:rsidTr="00F47DD7">
      <w:trPr>
        <w:trHeight w:val="541"/>
      </w:trPr>
      <w:tc>
        <w:tcPr>
          <w:tcW w:w="4434" w:type="dxa"/>
          <w:shd w:val="clear" w:color="auto" w:fill="auto"/>
        </w:tcPr>
        <w:p w14:paraId="75465970" w14:textId="77777777" w:rsidR="00E55CBC" w:rsidRPr="00E55CBC" w:rsidRDefault="00E55CBC" w:rsidP="0090641C">
          <w:pPr>
            <w:pStyle w:val="Footer"/>
            <w:ind w:right="360"/>
            <w:rPr>
              <w:i/>
              <w:color w:val="000000" w:themeColor="text1"/>
            </w:rPr>
          </w:pPr>
        </w:p>
      </w:tc>
      <w:tc>
        <w:tcPr>
          <w:tcW w:w="6384" w:type="dxa"/>
          <w:shd w:val="clear" w:color="auto" w:fill="auto"/>
        </w:tcPr>
        <w:p w14:paraId="26E210B4" w14:textId="39DB99C3" w:rsidR="00E55CBC" w:rsidRPr="00E55CBC" w:rsidRDefault="00F44F23" w:rsidP="00F47DD7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Plants Unit, Activity 5.3</w:t>
          </w:r>
        </w:p>
        <w:p w14:paraId="49A79C56" w14:textId="7C6D4EC2" w:rsidR="00E55CBC" w:rsidRPr="00E55CBC" w:rsidRDefault="00E55CBC" w:rsidP="00F47DD7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E55CBC">
            <w:rPr>
              <w:i/>
              <w:color w:val="000000" w:themeColor="text1"/>
              <w:sz w:val="16"/>
              <w:szCs w:val="16"/>
            </w:rPr>
            <w:t>Carbon: Transformations in Matter and Energy 201</w:t>
          </w:r>
          <w:r w:rsidR="00F47DD7">
            <w:rPr>
              <w:i/>
              <w:color w:val="000000" w:themeColor="text1"/>
              <w:sz w:val="16"/>
              <w:szCs w:val="16"/>
            </w:rPr>
            <w:t>9</w:t>
          </w:r>
        </w:p>
        <w:p w14:paraId="3E256C01" w14:textId="77777777" w:rsidR="00E55CBC" w:rsidRPr="00E55CBC" w:rsidRDefault="00E55CBC" w:rsidP="00F47DD7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E55CBC">
            <w:rPr>
              <w:i/>
              <w:color w:val="000000" w:themeColor="text1"/>
              <w:sz w:val="16"/>
              <w:szCs w:val="16"/>
            </w:rPr>
            <w:t>Michigan State University</w:t>
          </w:r>
        </w:p>
      </w:tc>
    </w:tr>
  </w:tbl>
  <w:p w14:paraId="693850B7" w14:textId="36EDA152" w:rsidR="0069601A" w:rsidRPr="00E55CBC" w:rsidRDefault="00E55CBC" w:rsidP="00E55CBC">
    <w:pPr>
      <w:pStyle w:val="Footer"/>
      <w:tabs>
        <w:tab w:val="clear" w:pos="4320"/>
        <w:tab w:val="clear" w:pos="8640"/>
        <w:tab w:val="left" w:pos="8147"/>
      </w:tabs>
      <w:rPr>
        <w:color w:val="000000" w:themeColor="text1"/>
      </w:rPr>
    </w:pPr>
    <w:r w:rsidRPr="00E55CBC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5FEFE8EB" wp14:editId="11C75B3C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67666" w14:textId="77777777" w:rsidR="007D0411" w:rsidRDefault="007D0411">
      <w:r>
        <w:separator/>
      </w:r>
    </w:p>
  </w:footnote>
  <w:footnote w:type="continuationSeparator" w:id="0">
    <w:p w14:paraId="1F276429" w14:textId="77777777" w:rsidR="007D0411" w:rsidRDefault="007D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7DE58" w14:textId="77777777" w:rsidR="0069601A" w:rsidRDefault="0069601A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B7DCA"/>
    <w:multiLevelType w:val="hybridMultilevel"/>
    <w:tmpl w:val="FCF6112A"/>
    <w:lvl w:ilvl="0" w:tplc="ABF424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7549D"/>
    <w:multiLevelType w:val="hybridMultilevel"/>
    <w:tmpl w:val="B01EF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F78C7"/>
    <w:multiLevelType w:val="hybridMultilevel"/>
    <w:tmpl w:val="C18C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957E6"/>
    <w:multiLevelType w:val="hybridMultilevel"/>
    <w:tmpl w:val="9D3E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639FC"/>
    <w:multiLevelType w:val="hybridMultilevel"/>
    <w:tmpl w:val="4B5A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51393"/>
    <w:multiLevelType w:val="hybridMultilevel"/>
    <w:tmpl w:val="49A0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01BE4"/>
    <w:multiLevelType w:val="hybridMultilevel"/>
    <w:tmpl w:val="81B2FB96"/>
    <w:lvl w:ilvl="0" w:tplc="ABF424BE">
      <w:start w:val="1"/>
      <w:numFmt w:val="decimal"/>
      <w:lvlText w:val="%1."/>
      <w:lvlJc w:val="left"/>
      <w:pPr>
        <w:ind w:left="70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4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B6E04"/>
    <w:multiLevelType w:val="hybridMultilevel"/>
    <w:tmpl w:val="C6347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663F4"/>
    <w:multiLevelType w:val="hybridMultilevel"/>
    <w:tmpl w:val="BB96FE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1C7BE6"/>
    <w:multiLevelType w:val="hybridMultilevel"/>
    <w:tmpl w:val="032E518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0"/>
  </w:num>
  <w:num w:numId="4">
    <w:abstractNumId w:val="8"/>
  </w:num>
  <w:num w:numId="5">
    <w:abstractNumId w:val="16"/>
  </w:num>
  <w:num w:numId="6">
    <w:abstractNumId w:val="25"/>
  </w:num>
  <w:num w:numId="7">
    <w:abstractNumId w:val="34"/>
  </w:num>
  <w:num w:numId="8">
    <w:abstractNumId w:val="29"/>
  </w:num>
  <w:num w:numId="9">
    <w:abstractNumId w:val="5"/>
  </w:num>
  <w:num w:numId="10">
    <w:abstractNumId w:val="11"/>
  </w:num>
  <w:num w:numId="11">
    <w:abstractNumId w:val="24"/>
  </w:num>
  <w:num w:numId="12">
    <w:abstractNumId w:val="15"/>
  </w:num>
  <w:num w:numId="13">
    <w:abstractNumId w:val="2"/>
  </w:num>
  <w:num w:numId="14">
    <w:abstractNumId w:val="21"/>
  </w:num>
  <w:num w:numId="15">
    <w:abstractNumId w:val="35"/>
  </w:num>
  <w:num w:numId="16">
    <w:abstractNumId w:val="22"/>
  </w:num>
  <w:num w:numId="17">
    <w:abstractNumId w:val="6"/>
  </w:num>
  <w:num w:numId="18">
    <w:abstractNumId w:val="13"/>
  </w:num>
  <w:num w:numId="19">
    <w:abstractNumId w:val="26"/>
  </w:num>
  <w:num w:numId="20">
    <w:abstractNumId w:val="27"/>
  </w:num>
  <w:num w:numId="21">
    <w:abstractNumId w:val="12"/>
  </w:num>
  <w:num w:numId="22">
    <w:abstractNumId w:val="30"/>
  </w:num>
  <w:num w:numId="23">
    <w:abstractNumId w:val="30"/>
  </w:num>
  <w:num w:numId="24">
    <w:abstractNumId w:val="19"/>
  </w:num>
  <w:num w:numId="25">
    <w:abstractNumId w:val="4"/>
  </w:num>
  <w:num w:numId="26">
    <w:abstractNumId w:val="20"/>
  </w:num>
  <w:num w:numId="27">
    <w:abstractNumId w:val="9"/>
  </w:num>
  <w:num w:numId="28">
    <w:abstractNumId w:val="7"/>
  </w:num>
  <w:num w:numId="29">
    <w:abstractNumId w:val="23"/>
  </w:num>
  <w:num w:numId="30">
    <w:abstractNumId w:val="18"/>
  </w:num>
  <w:num w:numId="31">
    <w:abstractNumId w:val="1"/>
  </w:num>
  <w:num w:numId="32">
    <w:abstractNumId w:val="17"/>
  </w:num>
  <w:num w:numId="33">
    <w:abstractNumId w:val="10"/>
  </w:num>
  <w:num w:numId="34">
    <w:abstractNumId w:val="33"/>
  </w:num>
  <w:num w:numId="35">
    <w:abstractNumId w:val="32"/>
  </w:num>
  <w:num w:numId="36">
    <w:abstractNumId w:val="31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E22"/>
    <w:rsid w:val="00001853"/>
    <w:rsid w:val="000600FC"/>
    <w:rsid w:val="000603FD"/>
    <w:rsid w:val="0006092E"/>
    <w:rsid w:val="00064F8F"/>
    <w:rsid w:val="000707D8"/>
    <w:rsid w:val="0008386F"/>
    <w:rsid w:val="000B2517"/>
    <w:rsid w:val="000B42C3"/>
    <w:rsid w:val="000B5560"/>
    <w:rsid w:val="000C42BE"/>
    <w:rsid w:val="000E351A"/>
    <w:rsid w:val="000F6751"/>
    <w:rsid w:val="00107FC3"/>
    <w:rsid w:val="0011345C"/>
    <w:rsid w:val="00115B9C"/>
    <w:rsid w:val="00135C69"/>
    <w:rsid w:val="001401F3"/>
    <w:rsid w:val="00141818"/>
    <w:rsid w:val="0014596D"/>
    <w:rsid w:val="00162587"/>
    <w:rsid w:val="00184C6A"/>
    <w:rsid w:val="00187010"/>
    <w:rsid w:val="001E4E4A"/>
    <w:rsid w:val="001E4EEB"/>
    <w:rsid w:val="001F2CF4"/>
    <w:rsid w:val="0022227C"/>
    <w:rsid w:val="002266EE"/>
    <w:rsid w:val="0023266B"/>
    <w:rsid w:val="00254FA1"/>
    <w:rsid w:val="002550B6"/>
    <w:rsid w:val="002768C0"/>
    <w:rsid w:val="002A0120"/>
    <w:rsid w:val="002A15D7"/>
    <w:rsid w:val="002D068A"/>
    <w:rsid w:val="002D1042"/>
    <w:rsid w:val="002D557D"/>
    <w:rsid w:val="002E5B6A"/>
    <w:rsid w:val="0030148F"/>
    <w:rsid w:val="00353C03"/>
    <w:rsid w:val="003703F0"/>
    <w:rsid w:val="00394075"/>
    <w:rsid w:val="00397034"/>
    <w:rsid w:val="003A0A04"/>
    <w:rsid w:val="003A3C33"/>
    <w:rsid w:val="003B1C25"/>
    <w:rsid w:val="003C67E2"/>
    <w:rsid w:val="003E007D"/>
    <w:rsid w:val="0040246A"/>
    <w:rsid w:val="00420C09"/>
    <w:rsid w:val="00421671"/>
    <w:rsid w:val="0043230D"/>
    <w:rsid w:val="00462D9F"/>
    <w:rsid w:val="004712D2"/>
    <w:rsid w:val="004877D5"/>
    <w:rsid w:val="004B26DC"/>
    <w:rsid w:val="004E03B7"/>
    <w:rsid w:val="004E118B"/>
    <w:rsid w:val="004F5A4E"/>
    <w:rsid w:val="004F7F47"/>
    <w:rsid w:val="00532350"/>
    <w:rsid w:val="005333AB"/>
    <w:rsid w:val="005342E9"/>
    <w:rsid w:val="00543E87"/>
    <w:rsid w:val="00545934"/>
    <w:rsid w:val="00546C4B"/>
    <w:rsid w:val="005A1709"/>
    <w:rsid w:val="005B1EE9"/>
    <w:rsid w:val="005B519B"/>
    <w:rsid w:val="005C18BC"/>
    <w:rsid w:val="005E7730"/>
    <w:rsid w:val="006152E4"/>
    <w:rsid w:val="00616763"/>
    <w:rsid w:val="00631074"/>
    <w:rsid w:val="006541D7"/>
    <w:rsid w:val="00657BF1"/>
    <w:rsid w:val="00676141"/>
    <w:rsid w:val="006933FB"/>
    <w:rsid w:val="0069601A"/>
    <w:rsid w:val="00707680"/>
    <w:rsid w:val="007353EB"/>
    <w:rsid w:val="007422D2"/>
    <w:rsid w:val="0074233E"/>
    <w:rsid w:val="007576F3"/>
    <w:rsid w:val="0076041C"/>
    <w:rsid w:val="00777E99"/>
    <w:rsid w:val="00777EF6"/>
    <w:rsid w:val="007808EE"/>
    <w:rsid w:val="00790720"/>
    <w:rsid w:val="00792009"/>
    <w:rsid w:val="00793475"/>
    <w:rsid w:val="007969CF"/>
    <w:rsid w:val="007A04AA"/>
    <w:rsid w:val="007D0411"/>
    <w:rsid w:val="007D523F"/>
    <w:rsid w:val="00814D64"/>
    <w:rsid w:val="008423F7"/>
    <w:rsid w:val="00882C4C"/>
    <w:rsid w:val="00884CD0"/>
    <w:rsid w:val="0089219C"/>
    <w:rsid w:val="008A3E43"/>
    <w:rsid w:val="008B4418"/>
    <w:rsid w:val="008C1C0E"/>
    <w:rsid w:val="008D2237"/>
    <w:rsid w:val="008E016E"/>
    <w:rsid w:val="008F0596"/>
    <w:rsid w:val="008F3B83"/>
    <w:rsid w:val="008F452B"/>
    <w:rsid w:val="0090228D"/>
    <w:rsid w:val="009035EE"/>
    <w:rsid w:val="0091680B"/>
    <w:rsid w:val="00932E51"/>
    <w:rsid w:val="00937246"/>
    <w:rsid w:val="00941004"/>
    <w:rsid w:val="009702AF"/>
    <w:rsid w:val="00973F48"/>
    <w:rsid w:val="009854E4"/>
    <w:rsid w:val="00985B01"/>
    <w:rsid w:val="009C1945"/>
    <w:rsid w:val="009C63E9"/>
    <w:rsid w:val="009E528A"/>
    <w:rsid w:val="009F633F"/>
    <w:rsid w:val="00A253D3"/>
    <w:rsid w:val="00A271AC"/>
    <w:rsid w:val="00A30D3D"/>
    <w:rsid w:val="00A40110"/>
    <w:rsid w:val="00A40460"/>
    <w:rsid w:val="00A40843"/>
    <w:rsid w:val="00A507A1"/>
    <w:rsid w:val="00A51AAA"/>
    <w:rsid w:val="00A751AF"/>
    <w:rsid w:val="00AA78CB"/>
    <w:rsid w:val="00AB2745"/>
    <w:rsid w:val="00AB58D2"/>
    <w:rsid w:val="00AC5222"/>
    <w:rsid w:val="00B2383B"/>
    <w:rsid w:val="00B3169B"/>
    <w:rsid w:val="00B343D0"/>
    <w:rsid w:val="00B40CAF"/>
    <w:rsid w:val="00B52D30"/>
    <w:rsid w:val="00BA3946"/>
    <w:rsid w:val="00BB67BB"/>
    <w:rsid w:val="00BE6A94"/>
    <w:rsid w:val="00C00987"/>
    <w:rsid w:val="00C031CA"/>
    <w:rsid w:val="00C1659D"/>
    <w:rsid w:val="00C22E22"/>
    <w:rsid w:val="00C311C7"/>
    <w:rsid w:val="00C36E22"/>
    <w:rsid w:val="00C57971"/>
    <w:rsid w:val="00C64484"/>
    <w:rsid w:val="00C657EC"/>
    <w:rsid w:val="00C74786"/>
    <w:rsid w:val="00C86D46"/>
    <w:rsid w:val="00CA47D3"/>
    <w:rsid w:val="00CB35C4"/>
    <w:rsid w:val="00CB6552"/>
    <w:rsid w:val="00CC346D"/>
    <w:rsid w:val="00CD1DF7"/>
    <w:rsid w:val="00CD6E65"/>
    <w:rsid w:val="00CF25A9"/>
    <w:rsid w:val="00D16D94"/>
    <w:rsid w:val="00D17E11"/>
    <w:rsid w:val="00D41729"/>
    <w:rsid w:val="00D852DF"/>
    <w:rsid w:val="00D9783C"/>
    <w:rsid w:val="00DA0879"/>
    <w:rsid w:val="00DB02B1"/>
    <w:rsid w:val="00DB5252"/>
    <w:rsid w:val="00DC1214"/>
    <w:rsid w:val="00DD04A3"/>
    <w:rsid w:val="00DD22C0"/>
    <w:rsid w:val="00DD3197"/>
    <w:rsid w:val="00DE2460"/>
    <w:rsid w:val="00DF4ED1"/>
    <w:rsid w:val="00E011C7"/>
    <w:rsid w:val="00E04587"/>
    <w:rsid w:val="00E064E5"/>
    <w:rsid w:val="00E34CA6"/>
    <w:rsid w:val="00E51BB7"/>
    <w:rsid w:val="00E53828"/>
    <w:rsid w:val="00E55CBC"/>
    <w:rsid w:val="00E6061B"/>
    <w:rsid w:val="00E61F11"/>
    <w:rsid w:val="00E62A8C"/>
    <w:rsid w:val="00E62CFA"/>
    <w:rsid w:val="00E669D9"/>
    <w:rsid w:val="00E723C1"/>
    <w:rsid w:val="00E8009A"/>
    <w:rsid w:val="00E81E0D"/>
    <w:rsid w:val="00E8269E"/>
    <w:rsid w:val="00EB320C"/>
    <w:rsid w:val="00ED4489"/>
    <w:rsid w:val="00EE0C98"/>
    <w:rsid w:val="00F17224"/>
    <w:rsid w:val="00F24102"/>
    <w:rsid w:val="00F407A7"/>
    <w:rsid w:val="00F4286C"/>
    <w:rsid w:val="00F44F23"/>
    <w:rsid w:val="00F47DD7"/>
    <w:rsid w:val="00F904B6"/>
    <w:rsid w:val="00F91876"/>
    <w:rsid w:val="00FA57AB"/>
    <w:rsid w:val="00FD1905"/>
    <w:rsid w:val="00FE1AB6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2156D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ool%204_Explanations_Biosynthes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F01665-3523-5648-8EF9-33161D86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Revisions\Tool 4_Explanations_Biosynthesis.dotx</Template>
  <TotalTime>5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4125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Tompkins, Elizabeth</cp:lastModifiedBy>
  <cp:revision>6</cp:revision>
  <dcterms:created xsi:type="dcterms:W3CDTF">2017-08-16T13:53:00Z</dcterms:created>
  <dcterms:modified xsi:type="dcterms:W3CDTF">2019-07-10T17:14:00Z</dcterms:modified>
</cp:coreProperties>
</file>